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739" w:rsidRDefault="00737739" w:rsidP="0073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737739" w:rsidRDefault="00737739" w:rsidP="007377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739" w:rsidRDefault="00737739" w:rsidP="007377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739" w:rsidRDefault="00737739" w:rsidP="0073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737739" w:rsidRDefault="00737739" w:rsidP="0073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Bourchier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37739" w:rsidRDefault="00737739" w:rsidP="0073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24-83)</w:t>
      </w:r>
    </w:p>
    <w:p w:rsidR="00737739" w:rsidRDefault="00737739" w:rsidP="007377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739" w:rsidRDefault="00737739" w:rsidP="007377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7739" w:rsidRPr="00CB70E1" w:rsidRDefault="00737739" w:rsidP="007377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April 2016</w:t>
      </w:r>
    </w:p>
    <w:p w:rsidR="006B2F86" w:rsidRPr="00737739" w:rsidRDefault="0073773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377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739" w:rsidRDefault="00737739" w:rsidP="00E71FC3">
      <w:pPr>
        <w:spacing w:after="0" w:line="240" w:lineRule="auto"/>
      </w:pPr>
      <w:r>
        <w:separator/>
      </w:r>
    </w:p>
  </w:endnote>
  <w:endnote w:type="continuationSeparator" w:id="0">
    <w:p w:rsidR="00737739" w:rsidRDefault="007377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739" w:rsidRDefault="00737739" w:rsidP="00E71FC3">
      <w:pPr>
        <w:spacing w:after="0" w:line="240" w:lineRule="auto"/>
      </w:pPr>
      <w:r>
        <w:separator/>
      </w:r>
    </w:p>
  </w:footnote>
  <w:footnote w:type="continuationSeparator" w:id="0">
    <w:p w:rsidR="00737739" w:rsidRDefault="007377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739"/>
    <w:rsid w:val="0073773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68FE4"/>
  <w15:chartTrackingRefBased/>
  <w15:docId w15:val="{734047CF-38DD-4AE9-A9D7-06054122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2016-04-28T19:02:00Z</dcterms:created>
  <dcterms:modified xsi:type="dcterms:W3CDTF">2016-04-28T19:02:00Z</dcterms:modified>
</cp:coreProperties>
</file>